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4DBF0A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PYCARD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5CA6B67A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Hardelegh</w:t>
      </w:r>
      <w:proofErr w:type="spellEnd"/>
      <w:r>
        <w:rPr>
          <w:rFonts w:cs="Times New Roman"/>
          <w:szCs w:val="24"/>
        </w:rPr>
        <w:t>, Essex,</w:t>
      </w:r>
    </w:p>
    <w:p w14:paraId="02B349FB" w14:textId="77777777" w:rsidR="00DA55D3" w:rsidRDefault="00DA55D3" w:rsidP="00DA55D3">
      <w:pPr>
        <w:pStyle w:val="NoSpacing"/>
        <w:rPr>
          <w:rFonts w:cs="Times New Roman"/>
          <w:szCs w:val="24"/>
        </w:rPr>
      </w:pPr>
    </w:p>
    <w:p w14:paraId="3329C5A0" w14:textId="77777777" w:rsidR="00DA55D3" w:rsidRDefault="00DA55D3" w:rsidP="00DA55D3">
      <w:pPr>
        <w:pStyle w:val="NoSpacing"/>
        <w:rPr>
          <w:rFonts w:cs="Times New Roman"/>
          <w:szCs w:val="24"/>
        </w:rPr>
      </w:pPr>
    </w:p>
    <w:p w14:paraId="648F61BE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1425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Yerdele</w:t>
      </w:r>
      <w:proofErr w:type="spellEnd"/>
      <w:r>
        <w:rPr>
          <w:rFonts w:cs="Times New Roman"/>
          <w:szCs w:val="24"/>
        </w:rPr>
        <w:t xml:space="preserve"> of Thaxted,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(q.v.),</w:t>
      </w:r>
    </w:p>
    <w:p w14:paraId="6BA5A5F7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John Thrower of Thaxted,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(q.v.).</w:t>
      </w:r>
    </w:p>
    <w:p w14:paraId="4CDCDCCE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500FB037" w14:textId="77777777" w:rsidR="00DA55D3" w:rsidRDefault="00DA55D3" w:rsidP="00DA55D3">
      <w:pPr>
        <w:pStyle w:val="NoSpacing"/>
        <w:rPr>
          <w:rFonts w:cs="Times New Roman"/>
          <w:szCs w:val="24"/>
        </w:rPr>
      </w:pPr>
    </w:p>
    <w:p w14:paraId="04E7FE9B" w14:textId="77777777" w:rsidR="00DA55D3" w:rsidRDefault="00DA55D3" w:rsidP="00DA55D3">
      <w:pPr>
        <w:pStyle w:val="NoSpacing"/>
        <w:rPr>
          <w:rFonts w:cs="Times New Roman"/>
          <w:szCs w:val="24"/>
        </w:rPr>
      </w:pPr>
    </w:p>
    <w:p w14:paraId="531F44DE" w14:textId="77777777" w:rsidR="00DA55D3" w:rsidRDefault="00DA55D3" w:rsidP="00DA55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 2024</w:t>
      </w:r>
    </w:p>
    <w:p w14:paraId="6B38FD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62C4E" w14:textId="77777777" w:rsidR="00DA55D3" w:rsidRDefault="00DA55D3" w:rsidP="009139A6">
      <w:r>
        <w:separator/>
      </w:r>
    </w:p>
  </w:endnote>
  <w:endnote w:type="continuationSeparator" w:id="0">
    <w:p w14:paraId="1AD76A91" w14:textId="77777777" w:rsidR="00DA55D3" w:rsidRDefault="00DA55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8C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716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AA1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7079F" w14:textId="77777777" w:rsidR="00DA55D3" w:rsidRDefault="00DA55D3" w:rsidP="009139A6">
      <w:r>
        <w:separator/>
      </w:r>
    </w:p>
  </w:footnote>
  <w:footnote w:type="continuationSeparator" w:id="0">
    <w:p w14:paraId="1D47CFC8" w14:textId="77777777" w:rsidR="00DA55D3" w:rsidRDefault="00DA55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59ED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DDE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CAF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5D3"/>
    <w:rsid w:val="000666E0"/>
    <w:rsid w:val="002510B7"/>
    <w:rsid w:val="00270799"/>
    <w:rsid w:val="003A7117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A55D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435CE"/>
  <w15:chartTrackingRefBased/>
  <w15:docId w15:val="{4F4E6C3F-3FBC-48F3-8B88-887C544DD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55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2024-05-12T06:59:00Z</dcterms:created>
  <dcterms:modified xsi:type="dcterms:W3CDTF">2024-05-12T06:59:00Z</dcterms:modified>
</cp:coreProperties>
</file>